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82"/>
        <w:tblW w:w="9853" w:type="dxa"/>
        <w:tblLook w:val="00A0"/>
      </w:tblPr>
      <w:tblGrid>
        <w:gridCol w:w="5390"/>
        <w:gridCol w:w="4463"/>
      </w:tblGrid>
      <w:tr w:rsidR="00A14615" w:rsidRPr="00F913AD">
        <w:trPr>
          <w:trHeight w:val="2534"/>
        </w:trPr>
        <w:tc>
          <w:tcPr>
            <w:tcW w:w="5390" w:type="dxa"/>
          </w:tcPr>
          <w:p w:rsidR="00A14615" w:rsidRPr="00DA32A5" w:rsidRDefault="00A14615" w:rsidP="00B904E1">
            <w:pPr>
              <w:tabs>
                <w:tab w:val="center" w:pos="5102"/>
              </w:tabs>
              <w:rPr>
                <w:b/>
                <w:bCs/>
              </w:rPr>
            </w:pPr>
            <w:r w:rsidRPr="00DA32A5">
              <w:rPr>
                <w:b/>
                <w:bCs/>
              </w:rPr>
              <w:t xml:space="preserve">Утверждено:                                                                                                   </w:t>
            </w:r>
          </w:p>
          <w:p w:rsidR="00A14615" w:rsidRPr="00F913AD" w:rsidRDefault="00A14615" w:rsidP="00B904E1">
            <w:pPr>
              <w:tabs>
                <w:tab w:val="center" w:pos="5102"/>
              </w:tabs>
            </w:pPr>
            <w:r w:rsidRPr="00F913AD">
              <w:t xml:space="preserve">Глава Администрации                         </w:t>
            </w:r>
          </w:p>
          <w:p w:rsidR="00A14615" w:rsidRPr="00F913AD" w:rsidRDefault="00A14615" w:rsidP="00B904E1">
            <w:pPr>
              <w:tabs>
                <w:tab w:val="center" w:pos="5102"/>
              </w:tabs>
            </w:pPr>
            <w:r w:rsidRPr="00F913AD">
              <w:t>Верхнекундрюченского</w:t>
            </w:r>
          </w:p>
          <w:p w:rsidR="00A14615" w:rsidRDefault="00A14615" w:rsidP="00B904E1">
            <w:pPr>
              <w:tabs>
                <w:tab w:val="center" w:pos="5102"/>
              </w:tabs>
            </w:pPr>
            <w:r w:rsidRPr="00F913AD">
              <w:t xml:space="preserve">сельского поселения  </w:t>
            </w:r>
          </w:p>
          <w:p w:rsidR="00A14615" w:rsidRDefault="00A14615" w:rsidP="00B904E1">
            <w:pPr>
              <w:tabs>
                <w:tab w:val="center" w:pos="5102"/>
              </w:tabs>
            </w:pPr>
            <w:r>
              <w:t>«_____»______________2019г.</w:t>
            </w:r>
          </w:p>
          <w:p w:rsidR="00A14615" w:rsidRPr="00F913AD" w:rsidRDefault="00A14615" w:rsidP="00B904E1">
            <w:pPr>
              <w:tabs>
                <w:tab w:val="center" w:pos="5102"/>
              </w:tabs>
            </w:pPr>
            <w:r w:rsidRPr="00F913AD">
              <w:t xml:space="preserve">                                                                                             ______________С.Н.Шапкин</w:t>
            </w:r>
          </w:p>
          <w:p w:rsidR="00A14615" w:rsidRPr="00F913AD" w:rsidRDefault="00A14615" w:rsidP="00B904E1">
            <w:pPr>
              <w:tabs>
                <w:tab w:val="center" w:pos="5102"/>
              </w:tabs>
            </w:pPr>
          </w:p>
        </w:tc>
        <w:tc>
          <w:tcPr>
            <w:tcW w:w="4463" w:type="dxa"/>
          </w:tcPr>
          <w:p w:rsidR="00A14615" w:rsidRPr="00DA32A5" w:rsidRDefault="00A14615" w:rsidP="00B904E1">
            <w:pPr>
              <w:tabs>
                <w:tab w:val="center" w:pos="5102"/>
              </w:tabs>
              <w:rPr>
                <w:b/>
                <w:bCs/>
              </w:rPr>
            </w:pPr>
            <w:r w:rsidRPr="00DA32A5">
              <w:rPr>
                <w:b/>
                <w:bCs/>
              </w:rPr>
              <w:t>Согласовано:</w:t>
            </w:r>
          </w:p>
          <w:p w:rsidR="00A14615" w:rsidRPr="00F913AD" w:rsidRDefault="00A14615" w:rsidP="00B904E1">
            <w:pPr>
              <w:tabs>
                <w:tab w:val="center" w:pos="5102"/>
              </w:tabs>
            </w:pPr>
            <w:r w:rsidRPr="00F913AD">
              <w:t xml:space="preserve">Атаман Верхнекундрюченского казачьего общества Усть-Донецкого Юрта 1-го Донского округа </w:t>
            </w:r>
          </w:p>
          <w:p w:rsidR="00A14615" w:rsidRDefault="00A14615" w:rsidP="00B904E1">
            <w:pPr>
              <w:tabs>
                <w:tab w:val="center" w:pos="5102"/>
              </w:tabs>
            </w:pPr>
            <w:r w:rsidRPr="00F913AD">
              <w:t>Всевеликого Войска Донского</w:t>
            </w:r>
          </w:p>
          <w:p w:rsidR="00A14615" w:rsidRPr="00F913AD" w:rsidRDefault="00A14615" w:rsidP="00B904E1">
            <w:pPr>
              <w:tabs>
                <w:tab w:val="center" w:pos="5102"/>
              </w:tabs>
            </w:pPr>
            <w:r>
              <w:t>«____»_______________2019г.</w:t>
            </w:r>
          </w:p>
          <w:p w:rsidR="00A14615" w:rsidRPr="00F913AD" w:rsidRDefault="00A14615" w:rsidP="00B904E1">
            <w:pPr>
              <w:tabs>
                <w:tab w:val="center" w:pos="5102"/>
              </w:tabs>
            </w:pPr>
            <w:r>
              <w:t>____</w:t>
            </w:r>
            <w:r w:rsidRPr="00F913AD">
              <w:t>__________</w:t>
            </w:r>
            <w:r>
              <w:t>__</w:t>
            </w:r>
            <w:r w:rsidRPr="00F913AD">
              <w:t xml:space="preserve"> А.Н. Гетманов</w:t>
            </w:r>
          </w:p>
        </w:tc>
      </w:tr>
    </w:tbl>
    <w:p w:rsidR="00A14615" w:rsidRDefault="00A14615" w:rsidP="0039249F">
      <w:pPr>
        <w:tabs>
          <w:tab w:val="center" w:pos="5102"/>
        </w:tabs>
      </w:pPr>
    </w:p>
    <w:p w:rsidR="00A14615" w:rsidRDefault="00A14615" w:rsidP="00F913AD">
      <w:pPr>
        <w:tabs>
          <w:tab w:val="center" w:pos="5102"/>
        </w:tabs>
        <w:jc w:val="center"/>
      </w:pPr>
    </w:p>
    <w:p w:rsidR="00A14615" w:rsidRDefault="00A14615" w:rsidP="00F913AD">
      <w:pPr>
        <w:tabs>
          <w:tab w:val="center" w:pos="5102"/>
        </w:tabs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ГРАФИК ДЕЖУРСТВ</w:t>
      </w:r>
      <w:r>
        <w:rPr>
          <w:b/>
          <w:bCs/>
          <w:sz w:val="28"/>
          <w:szCs w:val="28"/>
        </w:rPr>
        <w:t xml:space="preserve"> </w:t>
      </w:r>
      <w:r w:rsidRPr="001660DF">
        <w:rPr>
          <w:b/>
          <w:bCs/>
          <w:sz w:val="28"/>
          <w:szCs w:val="28"/>
        </w:rPr>
        <w:t>ДНД</w:t>
      </w:r>
      <w:r>
        <w:rPr>
          <w:b/>
          <w:bCs/>
          <w:sz w:val="28"/>
          <w:szCs w:val="28"/>
        </w:rPr>
        <w:t>, КД</w:t>
      </w:r>
    </w:p>
    <w:p w:rsidR="00A14615" w:rsidRPr="001660DF" w:rsidRDefault="00A14615" w:rsidP="00F913AD">
      <w:pPr>
        <w:tabs>
          <w:tab w:val="center" w:pos="510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февраль 2019г.</w:t>
      </w:r>
    </w:p>
    <w:p w:rsidR="00A14615" w:rsidRDefault="00A14615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направленный на обеспечение правопорядка и общественной безопасности на территории</w:t>
      </w:r>
      <w:r>
        <w:rPr>
          <w:b/>
          <w:bCs/>
          <w:sz w:val="28"/>
          <w:szCs w:val="28"/>
        </w:rPr>
        <w:t xml:space="preserve"> </w:t>
      </w:r>
    </w:p>
    <w:p w:rsidR="00A14615" w:rsidRPr="001660DF" w:rsidRDefault="00A14615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Верхнекундрюченского сельского поселения</w:t>
      </w:r>
    </w:p>
    <w:p w:rsidR="00A14615" w:rsidRPr="001660DF" w:rsidRDefault="00A14615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с 22.00 до 02.00 ч.</w:t>
      </w:r>
    </w:p>
    <w:p w:rsidR="00A14615" w:rsidRPr="001660DF" w:rsidRDefault="00A14615" w:rsidP="00F913AD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536"/>
        <w:gridCol w:w="2942"/>
      </w:tblGrid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4536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Ф.И.О.</w:t>
            </w:r>
          </w:p>
        </w:tc>
        <w:tc>
          <w:tcPr>
            <w:tcW w:w="2942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Должность</w:t>
            </w:r>
          </w:p>
        </w:tc>
      </w:tr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01.02</w:t>
            </w:r>
          </w:p>
        </w:tc>
        <w:tc>
          <w:tcPr>
            <w:tcW w:w="4536" w:type="dxa"/>
          </w:tcPr>
          <w:p w:rsidR="00A14615" w:rsidRPr="00DA32A5" w:rsidRDefault="00A14615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Шапкин О.В.</w:t>
            </w:r>
          </w:p>
          <w:p w:rsidR="00A14615" w:rsidRPr="00DA32A5" w:rsidRDefault="00A14615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Попов М.В.</w:t>
            </w:r>
          </w:p>
          <w:p w:rsidR="00A14615" w:rsidRPr="00DA32A5" w:rsidRDefault="00A14615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Самойличенко Д.Н.</w:t>
            </w:r>
          </w:p>
          <w:p w:rsidR="00A14615" w:rsidRPr="00DA32A5" w:rsidRDefault="00A14615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A14615" w:rsidRPr="00DA32A5" w:rsidRDefault="00A14615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02.02</w:t>
            </w:r>
          </w:p>
        </w:tc>
        <w:tc>
          <w:tcPr>
            <w:tcW w:w="4536" w:type="dxa"/>
          </w:tcPr>
          <w:p w:rsidR="00A14615" w:rsidRDefault="00A14615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Каменский Н.П.</w:t>
            </w:r>
          </w:p>
          <w:p w:rsidR="00A14615" w:rsidRDefault="00A14615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Сейранян С.Ф.</w:t>
            </w:r>
          </w:p>
          <w:p w:rsidR="00A14615" w:rsidRPr="00DA32A5" w:rsidRDefault="00A14615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Родионов А.Е.</w:t>
            </w:r>
          </w:p>
          <w:p w:rsidR="00A14615" w:rsidRPr="00DA32A5" w:rsidRDefault="00A14615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A14615" w:rsidRPr="00DA32A5" w:rsidRDefault="00A14615" w:rsidP="00733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Командир </w:t>
            </w: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08.02</w:t>
            </w:r>
            <w:r w:rsidRPr="00DA32A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A14615" w:rsidRPr="00DA32A5" w:rsidRDefault="00A14615" w:rsidP="002B3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Костылев Д.Ю.</w:t>
            </w:r>
          </w:p>
          <w:p w:rsidR="00A14615" w:rsidRPr="00DA32A5" w:rsidRDefault="00A14615" w:rsidP="002B3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Мурзин А.М.</w:t>
            </w:r>
          </w:p>
          <w:p w:rsidR="00A14615" w:rsidRPr="00DA32A5" w:rsidRDefault="00A14615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Самойличенко Д.Н.</w:t>
            </w:r>
          </w:p>
          <w:p w:rsidR="00A14615" w:rsidRPr="00DA32A5" w:rsidRDefault="00A14615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09.02</w:t>
            </w:r>
            <w:r w:rsidRPr="00DA32A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A14615" w:rsidRPr="00DA32A5" w:rsidRDefault="00A14615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1. Черемисов В.В.</w:t>
            </w:r>
          </w:p>
          <w:p w:rsidR="00A14615" w:rsidRPr="00DA32A5" w:rsidRDefault="00A14615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2. Черемисов С.В.</w:t>
            </w:r>
          </w:p>
          <w:p w:rsidR="00A14615" w:rsidRPr="00DA32A5" w:rsidRDefault="00A14615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>. Шапкин О.В.</w:t>
            </w:r>
          </w:p>
          <w:p w:rsidR="00A14615" w:rsidRPr="00DA32A5" w:rsidRDefault="00A14615" w:rsidP="002B3F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A1461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15.02</w:t>
            </w:r>
            <w:r w:rsidRPr="00DA32A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A14615" w:rsidRDefault="00A14615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Лозинов Б.М.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Каменский Н.П.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Родионов Е.А.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8D1E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Командир </w:t>
            </w: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16.02</w:t>
            </w:r>
            <w:r w:rsidRPr="00DA32A5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Попов М.В.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Костылев Д. Ю.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Шапкин О.В.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A14615" w:rsidRPr="001660DF">
        <w:tc>
          <w:tcPr>
            <w:tcW w:w="2093" w:type="dxa"/>
          </w:tcPr>
          <w:p w:rsidR="00A14615" w:rsidRPr="0093703F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93703F">
              <w:rPr>
                <w:b/>
                <w:bCs/>
                <w:sz w:val="28"/>
                <w:szCs w:val="28"/>
              </w:rPr>
              <w:t>22.02</w:t>
            </w:r>
          </w:p>
        </w:tc>
        <w:tc>
          <w:tcPr>
            <w:tcW w:w="4536" w:type="dxa"/>
          </w:tcPr>
          <w:p w:rsidR="00A14615" w:rsidRPr="00DA32A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Шапкин О</w:t>
            </w:r>
            <w:r w:rsidRPr="00DA32A5">
              <w:rPr>
                <w:sz w:val="28"/>
                <w:szCs w:val="28"/>
              </w:rPr>
              <w:t>.В.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Мурзин А.М.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Родионов А.Е.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A14615" w:rsidRPr="001660DF">
        <w:tc>
          <w:tcPr>
            <w:tcW w:w="2093" w:type="dxa"/>
          </w:tcPr>
          <w:p w:rsidR="00A14615" w:rsidRPr="00DA32A5" w:rsidRDefault="00A14615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23.02</w:t>
            </w:r>
          </w:p>
        </w:tc>
        <w:tc>
          <w:tcPr>
            <w:tcW w:w="4536" w:type="dxa"/>
          </w:tcPr>
          <w:p w:rsidR="00A1461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Каменский Н.П.</w:t>
            </w:r>
          </w:p>
          <w:p w:rsidR="00A1461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Сейранян С.Ф.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32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Шапкин О.В.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32A5">
              <w:rPr>
                <w:sz w:val="28"/>
                <w:szCs w:val="28"/>
              </w:rPr>
              <w:t>. Агафонов И.В.</w:t>
            </w:r>
          </w:p>
        </w:tc>
        <w:tc>
          <w:tcPr>
            <w:tcW w:w="2942" w:type="dxa"/>
          </w:tcPr>
          <w:p w:rsidR="00A14615" w:rsidRPr="00DA32A5" w:rsidRDefault="00A14615" w:rsidP="00595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Командир </w:t>
            </w: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A14615" w:rsidRPr="00DA32A5" w:rsidRDefault="00A14615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</w:tbl>
    <w:p w:rsidR="00A14615" w:rsidRDefault="00A14615">
      <w:pPr>
        <w:rPr>
          <w:sz w:val="18"/>
          <w:szCs w:val="18"/>
        </w:rPr>
      </w:pPr>
    </w:p>
    <w:p w:rsidR="00A14615" w:rsidRDefault="00A14615">
      <w:pPr>
        <w:rPr>
          <w:sz w:val="18"/>
          <w:szCs w:val="18"/>
        </w:rPr>
      </w:pPr>
    </w:p>
    <w:p w:rsidR="00A14615" w:rsidRPr="006B5B68" w:rsidRDefault="00A14615">
      <w:pPr>
        <w:rPr>
          <w:i/>
          <w:iCs/>
          <w:sz w:val="28"/>
          <w:szCs w:val="28"/>
        </w:rPr>
      </w:pPr>
      <w:r w:rsidRPr="006B5B68">
        <w:rPr>
          <w:b/>
          <w:bCs/>
          <w:i/>
          <w:iCs/>
          <w:sz w:val="28"/>
          <w:szCs w:val="28"/>
        </w:rPr>
        <w:t>Командир народной дружины</w:t>
      </w:r>
      <w:r w:rsidRPr="006B5B68">
        <w:rPr>
          <w:i/>
          <w:iCs/>
          <w:sz w:val="28"/>
          <w:szCs w:val="28"/>
        </w:rPr>
        <w:t xml:space="preserve"> – Каменский Николай Петрович (89281400181)</w:t>
      </w:r>
    </w:p>
    <w:p w:rsidR="00A14615" w:rsidRDefault="00A14615">
      <w:pPr>
        <w:rPr>
          <w:sz w:val="18"/>
          <w:szCs w:val="18"/>
        </w:rPr>
      </w:pPr>
      <w:bookmarkStart w:id="0" w:name="_GoBack"/>
      <w:bookmarkEnd w:id="0"/>
    </w:p>
    <w:p w:rsidR="00A14615" w:rsidRDefault="00A14615">
      <w:pPr>
        <w:rPr>
          <w:sz w:val="18"/>
          <w:szCs w:val="18"/>
        </w:rPr>
      </w:pPr>
    </w:p>
    <w:p w:rsidR="00A14615" w:rsidRPr="00122E91" w:rsidRDefault="00A14615">
      <w:pPr>
        <w:rPr>
          <w:sz w:val="22"/>
          <w:szCs w:val="22"/>
        </w:rPr>
      </w:pPr>
      <w:r w:rsidRPr="00122E91">
        <w:rPr>
          <w:sz w:val="22"/>
          <w:szCs w:val="22"/>
        </w:rPr>
        <w:t>Исп.: Волошенкова Наталья Сергеевна</w:t>
      </w:r>
    </w:p>
    <w:p w:rsidR="00A14615" w:rsidRPr="00122E91" w:rsidRDefault="00A14615">
      <w:pPr>
        <w:rPr>
          <w:sz w:val="22"/>
          <w:szCs w:val="22"/>
        </w:rPr>
      </w:pPr>
      <w:r w:rsidRPr="00122E91">
        <w:rPr>
          <w:sz w:val="22"/>
          <w:szCs w:val="22"/>
        </w:rPr>
        <w:t>Тел.: 8(863-51) 9-33-45</w:t>
      </w:r>
    </w:p>
    <w:sectPr w:rsidR="00A14615" w:rsidRPr="00122E91" w:rsidSect="0024067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49F"/>
    <w:rsid w:val="000170CA"/>
    <w:rsid w:val="000458EB"/>
    <w:rsid w:val="00066F9E"/>
    <w:rsid w:val="000873E8"/>
    <w:rsid w:val="00114AF7"/>
    <w:rsid w:val="00122E91"/>
    <w:rsid w:val="001660DF"/>
    <w:rsid w:val="001A1B06"/>
    <w:rsid w:val="001A203E"/>
    <w:rsid w:val="00240676"/>
    <w:rsid w:val="0025338A"/>
    <w:rsid w:val="00253826"/>
    <w:rsid w:val="002B3FB3"/>
    <w:rsid w:val="002E171C"/>
    <w:rsid w:val="00314489"/>
    <w:rsid w:val="00333CAB"/>
    <w:rsid w:val="003825BB"/>
    <w:rsid w:val="0039249F"/>
    <w:rsid w:val="003B183A"/>
    <w:rsid w:val="003D01C2"/>
    <w:rsid w:val="00461662"/>
    <w:rsid w:val="004A4859"/>
    <w:rsid w:val="00566981"/>
    <w:rsid w:val="00595057"/>
    <w:rsid w:val="00596E98"/>
    <w:rsid w:val="005C6031"/>
    <w:rsid w:val="006438EB"/>
    <w:rsid w:val="0065714A"/>
    <w:rsid w:val="00674C65"/>
    <w:rsid w:val="006B5B68"/>
    <w:rsid w:val="007336F4"/>
    <w:rsid w:val="0075494C"/>
    <w:rsid w:val="007B2683"/>
    <w:rsid w:val="008056EA"/>
    <w:rsid w:val="008353DB"/>
    <w:rsid w:val="00860974"/>
    <w:rsid w:val="008B3683"/>
    <w:rsid w:val="008D1E24"/>
    <w:rsid w:val="009200BB"/>
    <w:rsid w:val="00936107"/>
    <w:rsid w:val="0093703F"/>
    <w:rsid w:val="00994009"/>
    <w:rsid w:val="00A14615"/>
    <w:rsid w:val="00A27310"/>
    <w:rsid w:val="00AC736E"/>
    <w:rsid w:val="00B904E1"/>
    <w:rsid w:val="00C06BB9"/>
    <w:rsid w:val="00C762A8"/>
    <w:rsid w:val="00C8391F"/>
    <w:rsid w:val="00CD5021"/>
    <w:rsid w:val="00CD5F6C"/>
    <w:rsid w:val="00D95516"/>
    <w:rsid w:val="00DA32A5"/>
    <w:rsid w:val="00DA7EF8"/>
    <w:rsid w:val="00DC6311"/>
    <w:rsid w:val="00DE1528"/>
    <w:rsid w:val="00E46385"/>
    <w:rsid w:val="00E979A2"/>
    <w:rsid w:val="00F913AD"/>
    <w:rsid w:val="00F9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4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60D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372</TotalTime>
  <Pages>2</Pages>
  <Words>263</Words>
  <Characters>1500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Ковалёв&amp;Попов</cp:lastModifiedBy>
  <cp:revision>32</cp:revision>
  <cp:lastPrinted>2019-02-15T10:48:00Z</cp:lastPrinted>
  <dcterms:created xsi:type="dcterms:W3CDTF">2017-12-21T04:06:00Z</dcterms:created>
  <dcterms:modified xsi:type="dcterms:W3CDTF">2019-02-15T10:51:00Z</dcterms:modified>
</cp:coreProperties>
</file>