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021" w:rsidRDefault="00CD5021" w:rsidP="0039249F">
      <w:pPr>
        <w:tabs>
          <w:tab w:val="center" w:pos="5102"/>
        </w:tabs>
      </w:pPr>
    </w:p>
    <w:tbl>
      <w:tblPr>
        <w:tblW w:w="0" w:type="auto"/>
        <w:tblInd w:w="-106" w:type="dxa"/>
        <w:tblLook w:val="00A0"/>
      </w:tblPr>
      <w:tblGrid>
        <w:gridCol w:w="5495"/>
        <w:gridCol w:w="4076"/>
      </w:tblGrid>
      <w:tr w:rsidR="00CD5021" w:rsidRPr="00F913AD">
        <w:tc>
          <w:tcPr>
            <w:tcW w:w="5495" w:type="dxa"/>
          </w:tcPr>
          <w:p w:rsidR="00CD5021" w:rsidRPr="00DA32A5" w:rsidRDefault="00CD5021" w:rsidP="00DA32A5">
            <w:pPr>
              <w:tabs>
                <w:tab w:val="center" w:pos="5102"/>
              </w:tabs>
              <w:rPr>
                <w:b/>
                <w:bCs/>
              </w:rPr>
            </w:pPr>
            <w:r w:rsidRPr="00DA32A5">
              <w:rPr>
                <w:b/>
                <w:bCs/>
              </w:rPr>
              <w:t xml:space="preserve">Утверждено:                                                                                                   </w:t>
            </w:r>
          </w:p>
          <w:p w:rsidR="00CD5021" w:rsidRPr="00F913AD" w:rsidRDefault="00CD5021" w:rsidP="00DA32A5">
            <w:pPr>
              <w:tabs>
                <w:tab w:val="center" w:pos="5102"/>
              </w:tabs>
            </w:pPr>
            <w:r w:rsidRPr="00F913AD">
              <w:t xml:space="preserve">Глава Администрации                         </w:t>
            </w:r>
          </w:p>
          <w:p w:rsidR="00CD5021" w:rsidRPr="00F913AD" w:rsidRDefault="00CD5021" w:rsidP="00DA32A5">
            <w:pPr>
              <w:tabs>
                <w:tab w:val="center" w:pos="5102"/>
              </w:tabs>
            </w:pPr>
            <w:r w:rsidRPr="00F913AD">
              <w:t>Верхнекундрюченского</w:t>
            </w:r>
          </w:p>
          <w:p w:rsidR="00CD5021" w:rsidRDefault="00CD5021" w:rsidP="00DA32A5">
            <w:pPr>
              <w:tabs>
                <w:tab w:val="center" w:pos="5102"/>
              </w:tabs>
            </w:pPr>
            <w:r w:rsidRPr="00F913AD">
              <w:t xml:space="preserve">сельского поселения  </w:t>
            </w:r>
          </w:p>
          <w:p w:rsidR="00CD5021" w:rsidRDefault="00CD5021" w:rsidP="00DA32A5">
            <w:pPr>
              <w:tabs>
                <w:tab w:val="center" w:pos="5102"/>
              </w:tabs>
            </w:pPr>
            <w:r>
              <w:t>«_____»______________2019г.</w:t>
            </w:r>
          </w:p>
          <w:p w:rsidR="00CD5021" w:rsidRPr="00F913AD" w:rsidRDefault="00CD5021" w:rsidP="00DA32A5">
            <w:pPr>
              <w:tabs>
                <w:tab w:val="center" w:pos="5102"/>
              </w:tabs>
            </w:pPr>
            <w:r w:rsidRPr="00F913AD">
              <w:t xml:space="preserve">                                                                                             ______________С.Н.Шапкин</w:t>
            </w:r>
          </w:p>
          <w:p w:rsidR="00CD5021" w:rsidRPr="00F913AD" w:rsidRDefault="00CD5021" w:rsidP="00DA32A5">
            <w:pPr>
              <w:tabs>
                <w:tab w:val="center" w:pos="5102"/>
              </w:tabs>
            </w:pPr>
          </w:p>
        </w:tc>
        <w:tc>
          <w:tcPr>
            <w:tcW w:w="4076" w:type="dxa"/>
          </w:tcPr>
          <w:p w:rsidR="00CD5021" w:rsidRPr="00DA32A5" w:rsidRDefault="00CD5021" w:rsidP="00DA32A5">
            <w:pPr>
              <w:tabs>
                <w:tab w:val="center" w:pos="5102"/>
              </w:tabs>
              <w:rPr>
                <w:b/>
                <w:bCs/>
              </w:rPr>
            </w:pPr>
            <w:r w:rsidRPr="00DA32A5">
              <w:rPr>
                <w:b/>
                <w:bCs/>
              </w:rPr>
              <w:t>Согласовано:</w:t>
            </w:r>
          </w:p>
          <w:p w:rsidR="00CD5021" w:rsidRPr="00F913AD" w:rsidRDefault="00CD5021" w:rsidP="00DA32A5">
            <w:pPr>
              <w:tabs>
                <w:tab w:val="center" w:pos="5102"/>
              </w:tabs>
            </w:pPr>
            <w:r w:rsidRPr="00F913AD">
              <w:t xml:space="preserve">Атаман Верхнекундрюченского казачьего общества Усть-Донецкого Юрта 1-го Донского округа </w:t>
            </w:r>
          </w:p>
          <w:p w:rsidR="00CD5021" w:rsidRDefault="00CD5021" w:rsidP="00DA32A5">
            <w:pPr>
              <w:tabs>
                <w:tab w:val="center" w:pos="5102"/>
              </w:tabs>
            </w:pPr>
            <w:r w:rsidRPr="00F913AD">
              <w:t>Всевеликого Войска Донского</w:t>
            </w:r>
          </w:p>
          <w:p w:rsidR="00CD5021" w:rsidRPr="00F913AD" w:rsidRDefault="00CD5021" w:rsidP="00DA32A5">
            <w:pPr>
              <w:tabs>
                <w:tab w:val="center" w:pos="5102"/>
              </w:tabs>
            </w:pPr>
            <w:r>
              <w:t>«____»_______________2019г.</w:t>
            </w:r>
          </w:p>
          <w:p w:rsidR="00CD5021" w:rsidRPr="00F913AD" w:rsidRDefault="00CD5021" w:rsidP="00DA32A5">
            <w:pPr>
              <w:tabs>
                <w:tab w:val="center" w:pos="5102"/>
              </w:tabs>
            </w:pPr>
            <w:r>
              <w:t>____</w:t>
            </w:r>
            <w:r w:rsidRPr="00F913AD">
              <w:t>__________</w:t>
            </w:r>
            <w:r>
              <w:t>__</w:t>
            </w:r>
            <w:r w:rsidRPr="00F913AD">
              <w:t xml:space="preserve"> А.Н. Гетманов</w:t>
            </w:r>
          </w:p>
        </w:tc>
      </w:tr>
    </w:tbl>
    <w:p w:rsidR="00CD5021" w:rsidRPr="008056EA" w:rsidRDefault="00CD5021" w:rsidP="008056EA">
      <w:pPr>
        <w:tabs>
          <w:tab w:val="center" w:pos="5102"/>
        </w:tabs>
      </w:pPr>
    </w:p>
    <w:p w:rsidR="00CD5021" w:rsidRDefault="00CD5021" w:rsidP="00F913AD">
      <w:pPr>
        <w:tabs>
          <w:tab w:val="center" w:pos="5102"/>
        </w:tabs>
        <w:jc w:val="center"/>
        <w:rPr>
          <w:b/>
          <w:bCs/>
          <w:sz w:val="28"/>
          <w:szCs w:val="28"/>
        </w:rPr>
      </w:pPr>
      <w:r w:rsidRPr="001660DF">
        <w:rPr>
          <w:b/>
          <w:bCs/>
          <w:sz w:val="28"/>
          <w:szCs w:val="28"/>
        </w:rPr>
        <w:t>ГРАФИК ДЕЖУРСТВ</w:t>
      </w:r>
      <w:r>
        <w:rPr>
          <w:b/>
          <w:bCs/>
          <w:sz w:val="28"/>
          <w:szCs w:val="28"/>
        </w:rPr>
        <w:t xml:space="preserve"> </w:t>
      </w:r>
      <w:r w:rsidRPr="001660DF">
        <w:rPr>
          <w:b/>
          <w:bCs/>
          <w:sz w:val="28"/>
          <w:szCs w:val="28"/>
        </w:rPr>
        <w:t>ДНД</w:t>
      </w:r>
      <w:r>
        <w:rPr>
          <w:b/>
          <w:bCs/>
          <w:sz w:val="28"/>
          <w:szCs w:val="28"/>
        </w:rPr>
        <w:t>, КД</w:t>
      </w:r>
    </w:p>
    <w:p w:rsidR="00CD5021" w:rsidRPr="001660DF" w:rsidRDefault="00CD5021" w:rsidP="00F913AD">
      <w:pPr>
        <w:tabs>
          <w:tab w:val="center" w:pos="5102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январь 2019г.</w:t>
      </w:r>
    </w:p>
    <w:p w:rsidR="00CD5021" w:rsidRDefault="00CD5021" w:rsidP="00F913AD">
      <w:pPr>
        <w:jc w:val="center"/>
        <w:rPr>
          <w:b/>
          <w:bCs/>
          <w:sz w:val="28"/>
          <w:szCs w:val="28"/>
        </w:rPr>
      </w:pPr>
      <w:r w:rsidRPr="001660DF">
        <w:rPr>
          <w:b/>
          <w:bCs/>
          <w:sz w:val="28"/>
          <w:szCs w:val="28"/>
        </w:rPr>
        <w:t>направленный на обеспечение правопорядка и общественной безопасности на территории</w:t>
      </w:r>
      <w:r>
        <w:rPr>
          <w:b/>
          <w:bCs/>
          <w:sz w:val="28"/>
          <w:szCs w:val="28"/>
        </w:rPr>
        <w:t xml:space="preserve"> </w:t>
      </w:r>
    </w:p>
    <w:p w:rsidR="00CD5021" w:rsidRPr="001660DF" w:rsidRDefault="00CD5021" w:rsidP="00F913AD">
      <w:pPr>
        <w:jc w:val="center"/>
        <w:rPr>
          <w:b/>
          <w:bCs/>
          <w:sz w:val="28"/>
          <w:szCs w:val="28"/>
        </w:rPr>
      </w:pPr>
      <w:r w:rsidRPr="001660DF">
        <w:rPr>
          <w:b/>
          <w:bCs/>
          <w:sz w:val="28"/>
          <w:szCs w:val="28"/>
        </w:rPr>
        <w:t>Верхнекундрюченского сельского поселения</w:t>
      </w:r>
    </w:p>
    <w:p w:rsidR="00CD5021" w:rsidRPr="001660DF" w:rsidRDefault="00CD5021" w:rsidP="00F913AD">
      <w:pPr>
        <w:jc w:val="center"/>
        <w:rPr>
          <w:b/>
          <w:bCs/>
          <w:sz w:val="28"/>
          <w:szCs w:val="28"/>
        </w:rPr>
      </w:pPr>
      <w:r w:rsidRPr="001660DF">
        <w:rPr>
          <w:b/>
          <w:bCs/>
          <w:sz w:val="28"/>
          <w:szCs w:val="28"/>
        </w:rPr>
        <w:t>с 22.00 до 02.00 ч.</w:t>
      </w:r>
    </w:p>
    <w:p w:rsidR="00CD5021" w:rsidRPr="001660DF" w:rsidRDefault="00CD5021" w:rsidP="00F913AD">
      <w:pPr>
        <w:ind w:firstLine="70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93"/>
        <w:gridCol w:w="4536"/>
        <w:gridCol w:w="2942"/>
      </w:tblGrid>
      <w:tr w:rsidR="00CD5021" w:rsidRPr="001660DF">
        <w:tc>
          <w:tcPr>
            <w:tcW w:w="2093" w:type="dxa"/>
          </w:tcPr>
          <w:p w:rsidR="00CD5021" w:rsidRPr="00DA32A5" w:rsidRDefault="00CD5021" w:rsidP="00DA32A5">
            <w:pPr>
              <w:jc w:val="center"/>
              <w:rPr>
                <w:b/>
                <w:bCs/>
                <w:sz w:val="28"/>
                <w:szCs w:val="28"/>
              </w:rPr>
            </w:pPr>
            <w:r w:rsidRPr="00DA32A5">
              <w:rPr>
                <w:b/>
                <w:bCs/>
                <w:sz w:val="28"/>
                <w:szCs w:val="28"/>
              </w:rPr>
              <w:t>Дата</w:t>
            </w:r>
          </w:p>
        </w:tc>
        <w:tc>
          <w:tcPr>
            <w:tcW w:w="4536" w:type="dxa"/>
          </w:tcPr>
          <w:p w:rsidR="00CD5021" w:rsidRPr="00DA32A5" w:rsidRDefault="00CD5021" w:rsidP="00DA32A5">
            <w:pPr>
              <w:jc w:val="center"/>
              <w:rPr>
                <w:b/>
                <w:bCs/>
                <w:sz w:val="28"/>
                <w:szCs w:val="28"/>
              </w:rPr>
            </w:pPr>
            <w:r w:rsidRPr="00DA32A5">
              <w:rPr>
                <w:b/>
                <w:bCs/>
                <w:sz w:val="28"/>
                <w:szCs w:val="28"/>
              </w:rPr>
              <w:t>Ф.И.О.</w:t>
            </w:r>
          </w:p>
        </w:tc>
        <w:tc>
          <w:tcPr>
            <w:tcW w:w="2942" w:type="dxa"/>
          </w:tcPr>
          <w:p w:rsidR="00CD5021" w:rsidRPr="00DA32A5" w:rsidRDefault="00CD5021" w:rsidP="00DA32A5">
            <w:pPr>
              <w:jc w:val="center"/>
              <w:rPr>
                <w:b/>
                <w:bCs/>
                <w:sz w:val="28"/>
                <w:szCs w:val="28"/>
              </w:rPr>
            </w:pPr>
            <w:r w:rsidRPr="00DA32A5">
              <w:rPr>
                <w:b/>
                <w:bCs/>
                <w:sz w:val="28"/>
                <w:szCs w:val="28"/>
              </w:rPr>
              <w:t>Должность</w:t>
            </w:r>
          </w:p>
        </w:tc>
      </w:tr>
      <w:tr w:rsidR="00CD5021" w:rsidRPr="001660DF">
        <w:tc>
          <w:tcPr>
            <w:tcW w:w="2093" w:type="dxa"/>
          </w:tcPr>
          <w:p w:rsidR="00CD5021" w:rsidRPr="00DA32A5" w:rsidRDefault="00CD5021" w:rsidP="00DA32A5">
            <w:pPr>
              <w:jc w:val="center"/>
              <w:rPr>
                <w:b/>
                <w:bCs/>
                <w:sz w:val="28"/>
                <w:szCs w:val="28"/>
              </w:rPr>
            </w:pPr>
            <w:r w:rsidRPr="00DA32A5">
              <w:rPr>
                <w:b/>
                <w:bCs/>
                <w:sz w:val="28"/>
                <w:szCs w:val="28"/>
              </w:rPr>
              <w:t>04.01.</w:t>
            </w:r>
          </w:p>
        </w:tc>
        <w:tc>
          <w:tcPr>
            <w:tcW w:w="4536" w:type="dxa"/>
          </w:tcPr>
          <w:p w:rsidR="00CD5021" w:rsidRPr="00DA32A5" w:rsidRDefault="00CD5021" w:rsidP="005C6031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1. Шабанов С.А.</w:t>
            </w:r>
          </w:p>
          <w:p w:rsidR="00CD5021" w:rsidRPr="00DA32A5" w:rsidRDefault="00CD5021" w:rsidP="005C6031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2. Сейранян С.Ф.</w:t>
            </w:r>
          </w:p>
          <w:p w:rsidR="00CD5021" w:rsidRPr="00DA32A5" w:rsidRDefault="00CD5021" w:rsidP="005C6031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3. Гуснай А.М.</w:t>
            </w:r>
          </w:p>
          <w:p w:rsidR="00CD5021" w:rsidRPr="00DA32A5" w:rsidRDefault="00CD5021" w:rsidP="005C6031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 xml:space="preserve">4. </w:t>
            </w:r>
            <w:r>
              <w:rPr>
                <w:sz w:val="28"/>
                <w:szCs w:val="28"/>
              </w:rPr>
              <w:t>Самойличенко Д.Н.</w:t>
            </w:r>
          </w:p>
          <w:p w:rsidR="00CD5021" w:rsidRPr="00DA32A5" w:rsidRDefault="00CD5021" w:rsidP="005C6031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5. Агафонов И.В.</w:t>
            </w:r>
          </w:p>
        </w:tc>
        <w:tc>
          <w:tcPr>
            <w:tcW w:w="2942" w:type="dxa"/>
          </w:tcPr>
          <w:p w:rsidR="00CD5021" w:rsidRPr="00DA32A5" w:rsidRDefault="00CD5021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ДНД</w:t>
            </w:r>
          </w:p>
          <w:p w:rsidR="00CD5021" w:rsidRPr="00DA32A5" w:rsidRDefault="00CD5021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ДНД</w:t>
            </w:r>
          </w:p>
          <w:p w:rsidR="00CD5021" w:rsidRPr="00DA32A5" w:rsidRDefault="00CD5021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ДНД</w:t>
            </w:r>
          </w:p>
          <w:p w:rsidR="00CD5021" w:rsidRPr="00DA32A5" w:rsidRDefault="00CD5021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Казачья дружина</w:t>
            </w:r>
          </w:p>
          <w:p w:rsidR="00CD5021" w:rsidRPr="00DA32A5" w:rsidRDefault="00CD5021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Полиция</w:t>
            </w:r>
          </w:p>
        </w:tc>
      </w:tr>
      <w:tr w:rsidR="00CD5021" w:rsidRPr="001660DF">
        <w:tc>
          <w:tcPr>
            <w:tcW w:w="2093" w:type="dxa"/>
          </w:tcPr>
          <w:p w:rsidR="00CD5021" w:rsidRPr="00DA32A5" w:rsidRDefault="00CD5021" w:rsidP="00DA32A5">
            <w:pPr>
              <w:jc w:val="center"/>
              <w:rPr>
                <w:b/>
                <w:bCs/>
                <w:sz w:val="28"/>
                <w:szCs w:val="28"/>
              </w:rPr>
            </w:pPr>
            <w:r w:rsidRPr="00DA32A5">
              <w:rPr>
                <w:b/>
                <w:bCs/>
                <w:sz w:val="28"/>
                <w:szCs w:val="28"/>
              </w:rPr>
              <w:t>05.01</w:t>
            </w:r>
          </w:p>
        </w:tc>
        <w:tc>
          <w:tcPr>
            <w:tcW w:w="4536" w:type="dxa"/>
          </w:tcPr>
          <w:p w:rsidR="00CD5021" w:rsidRPr="00DA32A5" w:rsidRDefault="00CD5021" w:rsidP="005C6031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1. Шапкин А.В.</w:t>
            </w:r>
          </w:p>
          <w:p w:rsidR="00CD5021" w:rsidRDefault="00CD5021" w:rsidP="005C60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DA32A5">
              <w:rPr>
                <w:sz w:val="28"/>
                <w:szCs w:val="28"/>
              </w:rPr>
              <w:t>. Гуляев Е.И.</w:t>
            </w:r>
          </w:p>
          <w:p w:rsidR="00CD5021" w:rsidRPr="00DA32A5" w:rsidRDefault="00CD5021" w:rsidP="005C60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Винников А.В.</w:t>
            </w:r>
          </w:p>
          <w:p w:rsidR="00CD5021" w:rsidRPr="00DA32A5" w:rsidRDefault="00CD5021" w:rsidP="005C6031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 xml:space="preserve">4. </w:t>
            </w:r>
            <w:r>
              <w:rPr>
                <w:sz w:val="28"/>
                <w:szCs w:val="28"/>
              </w:rPr>
              <w:t>Родионов А.Е.</w:t>
            </w:r>
          </w:p>
          <w:p w:rsidR="00CD5021" w:rsidRPr="00DA32A5" w:rsidRDefault="00CD5021" w:rsidP="005C6031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5. Агафонов И.В.</w:t>
            </w:r>
          </w:p>
        </w:tc>
        <w:tc>
          <w:tcPr>
            <w:tcW w:w="2942" w:type="dxa"/>
          </w:tcPr>
          <w:p w:rsidR="00CD5021" w:rsidRPr="00DA32A5" w:rsidRDefault="00CD5021" w:rsidP="00AC736E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ДНД</w:t>
            </w:r>
          </w:p>
          <w:p w:rsidR="00CD5021" w:rsidRPr="00DA32A5" w:rsidRDefault="00CD5021" w:rsidP="00AC736E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ДНД</w:t>
            </w:r>
          </w:p>
          <w:p w:rsidR="00CD5021" w:rsidRPr="00DA32A5" w:rsidRDefault="00CD5021" w:rsidP="00AC736E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ДНД</w:t>
            </w:r>
          </w:p>
          <w:p w:rsidR="00CD5021" w:rsidRPr="00DA32A5" w:rsidRDefault="00CD5021" w:rsidP="00AC736E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Казачья дружина</w:t>
            </w:r>
          </w:p>
          <w:p w:rsidR="00CD5021" w:rsidRPr="00DA32A5" w:rsidRDefault="00CD5021" w:rsidP="00AC736E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Полиция</w:t>
            </w:r>
          </w:p>
        </w:tc>
      </w:tr>
      <w:tr w:rsidR="00CD5021" w:rsidRPr="001660DF">
        <w:tc>
          <w:tcPr>
            <w:tcW w:w="2093" w:type="dxa"/>
          </w:tcPr>
          <w:p w:rsidR="00CD5021" w:rsidRPr="00DA32A5" w:rsidRDefault="00CD5021" w:rsidP="00DA32A5">
            <w:pPr>
              <w:jc w:val="center"/>
              <w:rPr>
                <w:b/>
                <w:bCs/>
                <w:sz w:val="28"/>
                <w:szCs w:val="28"/>
              </w:rPr>
            </w:pPr>
            <w:r w:rsidRPr="00DA32A5">
              <w:rPr>
                <w:b/>
                <w:bCs/>
                <w:sz w:val="28"/>
                <w:szCs w:val="28"/>
              </w:rPr>
              <w:t>11.01.</w:t>
            </w:r>
          </w:p>
        </w:tc>
        <w:tc>
          <w:tcPr>
            <w:tcW w:w="4536" w:type="dxa"/>
          </w:tcPr>
          <w:p w:rsidR="00CD5021" w:rsidRPr="00DA32A5" w:rsidRDefault="00CD5021" w:rsidP="002B3FB3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 xml:space="preserve">1. </w:t>
            </w:r>
            <w:r>
              <w:rPr>
                <w:sz w:val="28"/>
                <w:szCs w:val="28"/>
              </w:rPr>
              <w:t>Попов М.В.</w:t>
            </w:r>
          </w:p>
          <w:p w:rsidR="00CD5021" w:rsidRPr="00DA32A5" w:rsidRDefault="00CD5021" w:rsidP="002B3FB3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 xml:space="preserve">2. </w:t>
            </w:r>
            <w:r>
              <w:rPr>
                <w:sz w:val="28"/>
                <w:szCs w:val="28"/>
              </w:rPr>
              <w:t>Костылев Д.Ю.</w:t>
            </w:r>
          </w:p>
          <w:p w:rsidR="00CD5021" w:rsidRPr="00DA32A5" w:rsidRDefault="00CD5021" w:rsidP="002B3FB3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 xml:space="preserve">3. </w:t>
            </w:r>
            <w:r>
              <w:rPr>
                <w:sz w:val="28"/>
                <w:szCs w:val="28"/>
              </w:rPr>
              <w:t>Мурзин А.М.</w:t>
            </w:r>
          </w:p>
          <w:p w:rsidR="00CD5021" w:rsidRPr="00DA32A5" w:rsidRDefault="00CD5021" w:rsidP="002B3FB3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 xml:space="preserve">4. </w:t>
            </w:r>
            <w:r>
              <w:rPr>
                <w:sz w:val="28"/>
                <w:szCs w:val="28"/>
              </w:rPr>
              <w:t>Самойличенко Д.Н.</w:t>
            </w:r>
          </w:p>
          <w:p w:rsidR="00CD5021" w:rsidRPr="00DA32A5" w:rsidRDefault="00CD5021" w:rsidP="002B3FB3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5. Агафонов И.В.</w:t>
            </w:r>
          </w:p>
        </w:tc>
        <w:tc>
          <w:tcPr>
            <w:tcW w:w="2942" w:type="dxa"/>
          </w:tcPr>
          <w:p w:rsidR="00CD5021" w:rsidRPr="00DA32A5" w:rsidRDefault="00CD5021" w:rsidP="00AC736E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ДНД</w:t>
            </w:r>
          </w:p>
          <w:p w:rsidR="00CD5021" w:rsidRPr="00DA32A5" w:rsidRDefault="00CD5021" w:rsidP="00AC736E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ДНД</w:t>
            </w:r>
          </w:p>
          <w:p w:rsidR="00CD5021" w:rsidRPr="00DA32A5" w:rsidRDefault="00CD5021" w:rsidP="00AC736E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ДНД</w:t>
            </w:r>
          </w:p>
          <w:p w:rsidR="00CD5021" w:rsidRPr="00DA32A5" w:rsidRDefault="00CD5021" w:rsidP="00AC736E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Казачья дружина</w:t>
            </w:r>
          </w:p>
          <w:p w:rsidR="00CD5021" w:rsidRPr="00DA32A5" w:rsidRDefault="00CD5021" w:rsidP="00AC736E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Полиция</w:t>
            </w:r>
          </w:p>
        </w:tc>
      </w:tr>
      <w:tr w:rsidR="00CD5021" w:rsidRPr="001660DF">
        <w:tc>
          <w:tcPr>
            <w:tcW w:w="2093" w:type="dxa"/>
          </w:tcPr>
          <w:p w:rsidR="00CD5021" w:rsidRPr="00DA32A5" w:rsidRDefault="00CD5021" w:rsidP="00DA32A5">
            <w:pPr>
              <w:jc w:val="center"/>
              <w:rPr>
                <w:b/>
                <w:bCs/>
                <w:sz w:val="28"/>
                <w:szCs w:val="28"/>
              </w:rPr>
            </w:pPr>
            <w:r w:rsidRPr="00DA32A5">
              <w:rPr>
                <w:b/>
                <w:bCs/>
                <w:sz w:val="28"/>
                <w:szCs w:val="28"/>
              </w:rPr>
              <w:t>12.01.</w:t>
            </w:r>
          </w:p>
        </w:tc>
        <w:tc>
          <w:tcPr>
            <w:tcW w:w="4536" w:type="dxa"/>
          </w:tcPr>
          <w:p w:rsidR="00CD5021" w:rsidRPr="00DA32A5" w:rsidRDefault="00CD5021" w:rsidP="005C6031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1. Черемисов В.В.</w:t>
            </w:r>
          </w:p>
          <w:p w:rsidR="00CD5021" w:rsidRPr="00DA32A5" w:rsidRDefault="00CD5021" w:rsidP="005C6031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2. Черемисов С.В.</w:t>
            </w:r>
          </w:p>
          <w:p w:rsidR="00CD5021" w:rsidRPr="00DA32A5" w:rsidRDefault="00CD5021" w:rsidP="005C6031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 xml:space="preserve">3. </w:t>
            </w:r>
            <w:r>
              <w:rPr>
                <w:sz w:val="28"/>
                <w:szCs w:val="28"/>
              </w:rPr>
              <w:t>Чернокнижников А.В.</w:t>
            </w:r>
          </w:p>
          <w:p w:rsidR="00CD5021" w:rsidRPr="00DA32A5" w:rsidRDefault="00CD5021" w:rsidP="005C6031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4. Шапкин О.В.</w:t>
            </w:r>
          </w:p>
          <w:p w:rsidR="00CD5021" w:rsidRPr="00DA32A5" w:rsidRDefault="00CD5021" w:rsidP="002B3FB3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5. Агафонов И.В.</w:t>
            </w:r>
          </w:p>
        </w:tc>
        <w:tc>
          <w:tcPr>
            <w:tcW w:w="2942" w:type="dxa"/>
          </w:tcPr>
          <w:p w:rsidR="00CD5021" w:rsidRDefault="00CD5021" w:rsidP="00AC736E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ДНД</w:t>
            </w:r>
          </w:p>
          <w:p w:rsidR="00CD5021" w:rsidRPr="00DA32A5" w:rsidRDefault="00CD5021" w:rsidP="00AC736E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ДНД</w:t>
            </w:r>
          </w:p>
          <w:p w:rsidR="00CD5021" w:rsidRPr="00DA32A5" w:rsidRDefault="00CD5021" w:rsidP="00AC736E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ДНД</w:t>
            </w:r>
          </w:p>
          <w:p w:rsidR="00CD5021" w:rsidRPr="00DA32A5" w:rsidRDefault="00CD5021" w:rsidP="00AC736E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Казачья дружина</w:t>
            </w:r>
          </w:p>
          <w:p w:rsidR="00CD5021" w:rsidRPr="00DA32A5" w:rsidRDefault="00CD5021" w:rsidP="00AC736E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Полиция</w:t>
            </w:r>
          </w:p>
        </w:tc>
      </w:tr>
      <w:tr w:rsidR="00CD5021" w:rsidRPr="001660DF">
        <w:tc>
          <w:tcPr>
            <w:tcW w:w="2093" w:type="dxa"/>
          </w:tcPr>
          <w:p w:rsidR="00CD5021" w:rsidRPr="00DA32A5" w:rsidRDefault="00CD5021" w:rsidP="00DA32A5">
            <w:pPr>
              <w:jc w:val="center"/>
              <w:rPr>
                <w:b/>
                <w:bCs/>
                <w:sz w:val="28"/>
                <w:szCs w:val="28"/>
              </w:rPr>
            </w:pPr>
            <w:r w:rsidRPr="00DA32A5">
              <w:rPr>
                <w:b/>
                <w:bCs/>
                <w:sz w:val="28"/>
                <w:szCs w:val="28"/>
              </w:rPr>
              <w:t>18.01.</w:t>
            </w:r>
          </w:p>
        </w:tc>
        <w:tc>
          <w:tcPr>
            <w:tcW w:w="4536" w:type="dxa"/>
          </w:tcPr>
          <w:p w:rsidR="00CD5021" w:rsidRPr="00DA32A5" w:rsidRDefault="00CD5021" w:rsidP="00AC736E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 xml:space="preserve">1. </w:t>
            </w:r>
            <w:r>
              <w:rPr>
                <w:sz w:val="28"/>
                <w:szCs w:val="28"/>
              </w:rPr>
              <w:t>Гуснай А.М.</w:t>
            </w:r>
          </w:p>
          <w:p w:rsidR="00CD5021" w:rsidRPr="00DA32A5" w:rsidRDefault="00CD5021" w:rsidP="00AC736E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 xml:space="preserve">2. </w:t>
            </w:r>
            <w:r>
              <w:rPr>
                <w:sz w:val="28"/>
                <w:szCs w:val="28"/>
              </w:rPr>
              <w:t>Каменский Н.П.</w:t>
            </w:r>
          </w:p>
          <w:p w:rsidR="00CD5021" w:rsidRPr="00DA32A5" w:rsidRDefault="00CD5021" w:rsidP="00AC736E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 xml:space="preserve">3. </w:t>
            </w:r>
            <w:r>
              <w:rPr>
                <w:sz w:val="28"/>
                <w:szCs w:val="28"/>
              </w:rPr>
              <w:t>Чернокнижников А.В.</w:t>
            </w:r>
          </w:p>
          <w:p w:rsidR="00CD5021" w:rsidRPr="00DA32A5" w:rsidRDefault="00CD5021" w:rsidP="00AC736E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 xml:space="preserve">4. </w:t>
            </w:r>
            <w:r>
              <w:rPr>
                <w:sz w:val="28"/>
                <w:szCs w:val="28"/>
              </w:rPr>
              <w:t>Шапкин О.В.</w:t>
            </w:r>
          </w:p>
          <w:p w:rsidR="00CD5021" w:rsidRPr="00DA32A5" w:rsidRDefault="00CD5021" w:rsidP="00AC736E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5. Агафонов И.В.</w:t>
            </w:r>
          </w:p>
        </w:tc>
        <w:tc>
          <w:tcPr>
            <w:tcW w:w="2942" w:type="dxa"/>
          </w:tcPr>
          <w:p w:rsidR="00CD5021" w:rsidRPr="00DA32A5" w:rsidRDefault="00CD5021" w:rsidP="00AC736E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ДНД</w:t>
            </w:r>
          </w:p>
          <w:p w:rsidR="00CD5021" w:rsidRPr="00DA32A5" w:rsidRDefault="00CD5021" w:rsidP="00AC736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Командир </w:t>
            </w:r>
            <w:r w:rsidRPr="00DA32A5">
              <w:rPr>
                <w:sz w:val="28"/>
                <w:szCs w:val="28"/>
              </w:rPr>
              <w:t>ДНД</w:t>
            </w:r>
          </w:p>
          <w:p w:rsidR="00CD5021" w:rsidRPr="00DA32A5" w:rsidRDefault="00CD5021" w:rsidP="00AC736E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ДНД</w:t>
            </w:r>
          </w:p>
          <w:p w:rsidR="00CD5021" w:rsidRPr="00DA32A5" w:rsidRDefault="00CD5021" w:rsidP="00AC736E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Казачья дружина</w:t>
            </w:r>
          </w:p>
          <w:p w:rsidR="00CD5021" w:rsidRPr="00DA32A5" w:rsidRDefault="00CD5021" w:rsidP="00AC736E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Полиция</w:t>
            </w:r>
          </w:p>
        </w:tc>
      </w:tr>
      <w:tr w:rsidR="00CD5021" w:rsidRPr="001660DF">
        <w:tc>
          <w:tcPr>
            <w:tcW w:w="2093" w:type="dxa"/>
          </w:tcPr>
          <w:p w:rsidR="00CD5021" w:rsidRPr="00DA32A5" w:rsidRDefault="00CD5021" w:rsidP="00DA32A5">
            <w:pPr>
              <w:jc w:val="center"/>
              <w:rPr>
                <w:b/>
                <w:bCs/>
                <w:sz w:val="28"/>
                <w:szCs w:val="28"/>
              </w:rPr>
            </w:pPr>
            <w:r w:rsidRPr="00DA32A5">
              <w:rPr>
                <w:b/>
                <w:bCs/>
                <w:sz w:val="28"/>
                <w:szCs w:val="28"/>
              </w:rPr>
              <w:t>19.01.</w:t>
            </w:r>
          </w:p>
        </w:tc>
        <w:tc>
          <w:tcPr>
            <w:tcW w:w="4536" w:type="dxa"/>
          </w:tcPr>
          <w:p w:rsidR="00CD5021" w:rsidRPr="00DA32A5" w:rsidRDefault="00CD5021" w:rsidP="00AC736E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 xml:space="preserve">1. </w:t>
            </w:r>
            <w:r>
              <w:rPr>
                <w:sz w:val="28"/>
                <w:szCs w:val="28"/>
              </w:rPr>
              <w:t>Попов М.В.</w:t>
            </w:r>
          </w:p>
          <w:p w:rsidR="00CD5021" w:rsidRPr="00DA32A5" w:rsidRDefault="00CD5021" w:rsidP="00AC736E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 xml:space="preserve">2. </w:t>
            </w:r>
            <w:r>
              <w:rPr>
                <w:sz w:val="28"/>
                <w:szCs w:val="28"/>
              </w:rPr>
              <w:t>Гуляев Е.И.</w:t>
            </w:r>
          </w:p>
          <w:p w:rsidR="00CD5021" w:rsidRPr="00DA32A5" w:rsidRDefault="00CD5021" w:rsidP="00AC736E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 xml:space="preserve">3. </w:t>
            </w:r>
            <w:r>
              <w:rPr>
                <w:sz w:val="28"/>
                <w:szCs w:val="28"/>
              </w:rPr>
              <w:t>Винников А.В.</w:t>
            </w:r>
          </w:p>
          <w:p w:rsidR="00CD5021" w:rsidRPr="00DA32A5" w:rsidRDefault="00CD5021" w:rsidP="00AC736E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4. Шапкин О.В.</w:t>
            </w:r>
          </w:p>
          <w:p w:rsidR="00CD5021" w:rsidRPr="00DA32A5" w:rsidRDefault="00CD5021" w:rsidP="00AC736E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5. Агафонов И.В.</w:t>
            </w:r>
          </w:p>
        </w:tc>
        <w:tc>
          <w:tcPr>
            <w:tcW w:w="2942" w:type="dxa"/>
          </w:tcPr>
          <w:p w:rsidR="00CD5021" w:rsidRPr="00DA32A5" w:rsidRDefault="00CD5021" w:rsidP="00AC736E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ДНД</w:t>
            </w:r>
          </w:p>
          <w:p w:rsidR="00CD5021" w:rsidRPr="00DA32A5" w:rsidRDefault="00CD5021" w:rsidP="00AC736E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ДНД</w:t>
            </w:r>
          </w:p>
          <w:p w:rsidR="00CD5021" w:rsidRPr="00DA32A5" w:rsidRDefault="00CD5021" w:rsidP="00AC736E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ДНД</w:t>
            </w:r>
          </w:p>
          <w:p w:rsidR="00CD5021" w:rsidRPr="00DA32A5" w:rsidRDefault="00CD5021" w:rsidP="00AC736E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Казачья дружина</w:t>
            </w:r>
          </w:p>
          <w:p w:rsidR="00CD5021" w:rsidRPr="00DA32A5" w:rsidRDefault="00CD5021" w:rsidP="00AC736E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Полиция</w:t>
            </w:r>
          </w:p>
        </w:tc>
      </w:tr>
      <w:tr w:rsidR="00CD5021" w:rsidRPr="001660DF">
        <w:tc>
          <w:tcPr>
            <w:tcW w:w="2093" w:type="dxa"/>
          </w:tcPr>
          <w:p w:rsidR="00CD5021" w:rsidRPr="00DA32A5" w:rsidRDefault="00CD5021" w:rsidP="00DA32A5">
            <w:pPr>
              <w:jc w:val="center"/>
              <w:rPr>
                <w:b/>
                <w:bCs/>
                <w:sz w:val="28"/>
                <w:szCs w:val="28"/>
              </w:rPr>
            </w:pPr>
            <w:r w:rsidRPr="00DA32A5">
              <w:rPr>
                <w:b/>
                <w:bCs/>
                <w:sz w:val="28"/>
                <w:szCs w:val="28"/>
              </w:rPr>
              <w:t>25.01</w:t>
            </w:r>
          </w:p>
        </w:tc>
        <w:tc>
          <w:tcPr>
            <w:tcW w:w="4536" w:type="dxa"/>
          </w:tcPr>
          <w:p w:rsidR="00CD5021" w:rsidRPr="00DA32A5" w:rsidRDefault="00CD5021" w:rsidP="00595057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1. Шапкин А.В.</w:t>
            </w:r>
          </w:p>
          <w:p w:rsidR="00CD5021" w:rsidRPr="00DA32A5" w:rsidRDefault="00CD5021" w:rsidP="00595057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 xml:space="preserve">2. </w:t>
            </w:r>
            <w:r>
              <w:rPr>
                <w:sz w:val="28"/>
                <w:szCs w:val="28"/>
              </w:rPr>
              <w:t>Сейранян С.Ф.</w:t>
            </w:r>
          </w:p>
          <w:p w:rsidR="00CD5021" w:rsidRPr="00DA32A5" w:rsidRDefault="00CD5021" w:rsidP="00595057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 xml:space="preserve">3. </w:t>
            </w:r>
            <w:r>
              <w:rPr>
                <w:sz w:val="28"/>
                <w:szCs w:val="28"/>
              </w:rPr>
              <w:t>Костылев Д.Ю.</w:t>
            </w:r>
          </w:p>
          <w:p w:rsidR="00CD5021" w:rsidRPr="00DA32A5" w:rsidRDefault="00CD5021" w:rsidP="00595057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 xml:space="preserve">4. </w:t>
            </w:r>
            <w:r>
              <w:rPr>
                <w:sz w:val="28"/>
                <w:szCs w:val="28"/>
              </w:rPr>
              <w:t>Родионов А.Е.</w:t>
            </w:r>
          </w:p>
          <w:p w:rsidR="00CD5021" w:rsidRPr="00DA32A5" w:rsidRDefault="00CD5021" w:rsidP="00595057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5. Агафонов И.В.</w:t>
            </w:r>
          </w:p>
        </w:tc>
        <w:tc>
          <w:tcPr>
            <w:tcW w:w="2942" w:type="dxa"/>
          </w:tcPr>
          <w:p w:rsidR="00CD5021" w:rsidRPr="00DA32A5" w:rsidRDefault="00CD5021" w:rsidP="00595057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ДНД</w:t>
            </w:r>
          </w:p>
          <w:p w:rsidR="00CD5021" w:rsidRPr="00DA32A5" w:rsidRDefault="00CD5021" w:rsidP="00595057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ДНД</w:t>
            </w:r>
          </w:p>
          <w:p w:rsidR="00CD5021" w:rsidRPr="00DA32A5" w:rsidRDefault="00CD5021" w:rsidP="00595057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ДНД</w:t>
            </w:r>
          </w:p>
          <w:p w:rsidR="00CD5021" w:rsidRPr="00DA32A5" w:rsidRDefault="00CD5021" w:rsidP="00595057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Казачья дружина</w:t>
            </w:r>
          </w:p>
          <w:p w:rsidR="00CD5021" w:rsidRPr="00DA32A5" w:rsidRDefault="00CD5021" w:rsidP="00595057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Полиция</w:t>
            </w:r>
          </w:p>
        </w:tc>
      </w:tr>
      <w:tr w:rsidR="00CD5021" w:rsidRPr="001660DF">
        <w:tc>
          <w:tcPr>
            <w:tcW w:w="2093" w:type="dxa"/>
          </w:tcPr>
          <w:p w:rsidR="00CD5021" w:rsidRPr="00DA32A5" w:rsidRDefault="00CD5021" w:rsidP="00DA32A5">
            <w:pPr>
              <w:jc w:val="center"/>
              <w:rPr>
                <w:b/>
                <w:bCs/>
                <w:sz w:val="28"/>
                <w:szCs w:val="28"/>
              </w:rPr>
            </w:pPr>
            <w:r w:rsidRPr="00DA32A5">
              <w:rPr>
                <w:b/>
                <w:bCs/>
                <w:sz w:val="28"/>
                <w:szCs w:val="28"/>
              </w:rPr>
              <w:t>26.01</w:t>
            </w:r>
          </w:p>
        </w:tc>
        <w:tc>
          <w:tcPr>
            <w:tcW w:w="4536" w:type="dxa"/>
          </w:tcPr>
          <w:p w:rsidR="00CD5021" w:rsidRPr="00DA32A5" w:rsidRDefault="00CD5021" w:rsidP="00595057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1. Шабанов С.А.</w:t>
            </w:r>
          </w:p>
          <w:p w:rsidR="00CD5021" w:rsidRPr="00DA32A5" w:rsidRDefault="00CD5021" w:rsidP="00595057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 xml:space="preserve">2. </w:t>
            </w:r>
            <w:r>
              <w:rPr>
                <w:sz w:val="28"/>
                <w:szCs w:val="28"/>
              </w:rPr>
              <w:t>Носик В.В.</w:t>
            </w:r>
          </w:p>
          <w:p w:rsidR="00CD5021" w:rsidRPr="00DA32A5" w:rsidRDefault="00CD5021" w:rsidP="00595057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 xml:space="preserve">3. </w:t>
            </w:r>
            <w:r>
              <w:rPr>
                <w:sz w:val="28"/>
                <w:szCs w:val="28"/>
              </w:rPr>
              <w:t>Мурзин А.М.</w:t>
            </w:r>
          </w:p>
          <w:p w:rsidR="00CD5021" w:rsidRPr="00DA32A5" w:rsidRDefault="00CD5021" w:rsidP="00595057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4. Родионов А.Е.</w:t>
            </w:r>
          </w:p>
          <w:p w:rsidR="00CD5021" w:rsidRPr="00DA32A5" w:rsidRDefault="00CD5021" w:rsidP="00595057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5. Агафонов И.В.</w:t>
            </w:r>
          </w:p>
        </w:tc>
        <w:tc>
          <w:tcPr>
            <w:tcW w:w="2942" w:type="dxa"/>
          </w:tcPr>
          <w:p w:rsidR="00CD5021" w:rsidRPr="00DA32A5" w:rsidRDefault="00CD5021" w:rsidP="00595057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ДНД</w:t>
            </w:r>
          </w:p>
          <w:p w:rsidR="00CD5021" w:rsidRPr="00DA32A5" w:rsidRDefault="00CD5021" w:rsidP="00595057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ДНД</w:t>
            </w:r>
          </w:p>
          <w:p w:rsidR="00CD5021" w:rsidRPr="00DA32A5" w:rsidRDefault="00CD5021" w:rsidP="00595057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ДНД</w:t>
            </w:r>
          </w:p>
          <w:p w:rsidR="00CD5021" w:rsidRPr="00DA32A5" w:rsidRDefault="00CD5021" w:rsidP="00595057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Казачья дружина</w:t>
            </w:r>
          </w:p>
          <w:p w:rsidR="00CD5021" w:rsidRPr="00DA32A5" w:rsidRDefault="00CD5021" w:rsidP="00595057">
            <w:pPr>
              <w:rPr>
                <w:sz w:val="28"/>
                <w:szCs w:val="28"/>
              </w:rPr>
            </w:pPr>
            <w:r w:rsidRPr="00DA32A5">
              <w:rPr>
                <w:sz w:val="28"/>
                <w:szCs w:val="28"/>
              </w:rPr>
              <w:t>Полиция</w:t>
            </w:r>
          </w:p>
        </w:tc>
      </w:tr>
    </w:tbl>
    <w:p w:rsidR="00CD5021" w:rsidRDefault="00CD5021">
      <w:pPr>
        <w:rPr>
          <w:sz w:val="18"/>
          <w:szCs w:val="18"/>
        </w:rPr>
      </w:pPr>
    </w:p>
    <w:p w:rsidR="00CD5021" w:rsidRDefault="00CD5021">
      <w:pPr>
        <w:rPr>
          <w:sz w:val="18"/>
          <w:szCs w:val="18"/>
        </w:rPr>
      </w:pPr>
    </w:p>
    <w:p w:rsidR="00CD5021" w:rsidRPr="006B5B68" w:rsidRDefault="00CD5021">
      <w:pPr>
        <w:rPr>
          <w:i/>
          <w:iCs/>
          <w:sz w:val="28"/>
          <w:szCs w:val="28"/>
        </w:rPr>
      </w:pPr>
      <w:r w:rsidRPr="006B5B68">
        <w:rPr>
          <w:b/>
          <w:bCs/>
          <w:i/>
          <w:iCs/>
          <w:sz w:val="28"/>
          <w:szCs w:val="28"/>
        </w:rPr>
        <w:t>Командир народной дружины</w:t>
      </w:r>
      <w:r w:rsidRPr="006B5B68">
        <w:rPr>
          <w:i/>
          <w:iCs/>
          <w:sz w:val="28"/>
          <w:szCs w:val="28"/>
        </w:rPr>
        <w:t xml:space="preserve"> – Каменский Николай Петрович (89281400181)</w:t>
      </w:r>
    </w:p>
    <w:p w:rsidR="00CD5021" w:rsidRDefault="00CD5021">
      <w:pPr>
        <w:rPr>
          <w:sz w:val="18"/>
          <w:szCs w:val="18"/>
        </w:rPr>
      </w:pPr>
      <w:bookmarkStart w:id="0" w:name="_GoBack"/>
      <w:bookmarkEnd w:id="0"/>
    </w:p>
    <w:p w:rsidR="00CD5021" w:rsidRDefault="00CD5021">
      <w:pPr>
        <w:rPr>
          <w:sz w:val="18"/>
          <w:szCs w:val="18"/>
        </w:rPr>
      </w:pPr>
    </w:p>
    <w:p w:rsidR="00CD5021" w:rsidRDefault="00CD5021">
      <w:pPr>
        <w:rPr>
          <w:sz w:val="18"/>
          <w:szCs w:val="18"/>
        </w:rPr>
      </w:pPr>
      <w:r>
        <w:rPr>
          <w:sz w:val="18"/>
          <w:szCs w:val="18"/>
        </w:rPr>
        <w:t>Исп.: Волошенкова Наталья Сергеевна</w:t>
      </w:r>
    </w:p>
    <w:p w:rsidR="00CD5021" w:rsidRPr="006438EB" w:rsidRDefault="00CD5021">
      <w:pPr>
        <w:rPr>
          <w:sz w:val="18"/>
          <w:szCs w:val="18"/>
        </w:rPr>
      </w:pPr>
      <w:r>
        <w:rPr>
          <w:sz w:val="18"/>
          <w:szCs w:val="18"/>
        </w:rPr>
        <w:t>Тел.: 8(863-51) 9-33-45</w:t>
      </w:r>
    </w:p>
    <w:sectPr w:rsidR="00CD5021" w:rsidRPr="006438EB" w:rsidSect="00240676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249F"/>
    <w:rsid w:val="000170CA"/>
    <w:rsid w:val="000873E8"/>
    <w:rsid w:val="001660DF"/>
    <w:rsid w:val="001A203E"/>
    <w:rsid w:val="00240676"/>
    <w:rsid w:val="0025338A"/>
    <w:rsid w:val="00253826"/>
    <w:rsid w:val="002B3FB3"/>
    <w:rsid w:val="002E171C"/>
    <w:rsid w:val="00314489"/>
    <w:rsid w:val="00333CAB"/>
    <w:rsid w:val="0039249F"/>
    <w:rsid w:val="003B183A"/>
    <w:rsid w:val="00461662"/>
    <w:rsid w:val="004A4859"/>
    <w:rsid w:val="00566981"/>
    <w:rsid w:val="00595057"/>
    <w:rsid w:val="00596E98"/>
    <w:rsid w:val="005C6031"/>
    <w:rsid w:val="006438EB"/>
    <w:rsid w:val="006B5B68"/>
    <w:rsid w:val="0075494C"/>
    <w:rsid w:val="007B2683"/>
    <w:rsid w:val="008056EA"/>
    <w:rsid w:val="00860974"/>
    <w:rsid w:val="008B3683"/>
    <w:rsid w:val="00936107"/>
    <w:rsid w:val="00994009"/>
    <w:rsid w:val="00A27310"/>
    <w:rsid w:val="00AC736E"/>
    <w:rsid w:val="00C06BB9"/>
    <w:rsid w:val="00C762A8"/>
    <w:rsid w:val="00C8391F"/>
    <w:rsid w:val="00CD5021"/>
    <w:rsid w:val="00CD5F6C"/>
    <w:rsid w:val="00D95516"/>
    <w:rsid w:val="00DA32A5"/>
    <w:rsid w:val="00DC6311"/>
    <w:rsid w:val="00DE1528"/>
    <w:rsid w:val="00E46385"/>
    <w:rsid w:val="00E979A2"/>
    <w:rsid w:val="00F913AD"/>
    <w:rsid w:val="00F96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49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660DF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172</TotalTime>
  <Pages>2</Pages>
  <Words>285</Words>
  <Characters>1625</Characters>
  <Application>Microsoft Office Outlook</Application>
  <DocSecurity>0</DocSecurity>
  <Lines>0</Lines>
  <Paragraphs>0</Paragraphs>
  <ScaleCrop>false</ScaleCrop>
  <Company>Acer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Ковалёв&amp;Попов</cp:lastModifiedBy>
  <cp:revision>28</cp:revision>
  <cp:lastPrinted>2019-01-14T04:53:00Z</cp:lastPrinted>
  <dcterms:created xsi:type="dcterms:W3CDTF">2017-12-21T04:06:00Z</dcterms:created>
  <dcterms:modified xsi:type="dcterms:W3CDTF">2019-01-14T04:56:00Z</dcterms:modified>
</cp:coreProperties>
</file>